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79BD" w14:textId="6FF00239" w:rsidR="00F728BD" w:rsidRPr="00D82A0C" w:rsidRDefault="00F728BD" w:rsidP="039CB2D8">
      <w:pPr>
        <w:pStyle w:val="Header"/>
        <w:tabs>
          <w:tab w:val="left" w:pos="2410"/>
          <w:tab w:val="left" w:pos="7655"/>
          <w:tab w:val="right" w:pos="9639"/>
        </w:tabs>
        <w:rPr>
          <w:sz w:val="24"/>
          <w:szCs w:val="24"/>
        </w:rPr>
      </w:pPr>
      <w:r w:rsidRPr="039CB2D8">
        <w:rPr>
          <w:sz w:val="24"/>
          <w:szCs w:val="24"/>
        </w:rPr>
        <w:t>3GPP TSG RAN4 Meeting #117</w:t>
      </w:r>
      <w:r>
        <w:tab/>
      </w:r>
      <w:r>
        <w:tab/>
      </w:r>
      <w:r w:rsidRPr="039CB2D8">
        <w:rPr>
          <w:sz w:val="24"/>
          <w:szCs w:val="24"/>
        </w:rPr>
        <w:t>R4-25</w:t>
      </w:r>
      <w:r w:rsidR="7A557A28" w:rsidRPr="039CB2D8">
        <w:rPr>
          <w:sz w:val="24"/>
          <w:szCs w:val="24"/>
        </w:rPr>
        <w:t>20287</w:t>
      </w:r>
      <w:r>
        <w:br/>
      </w:r>
      <w:r w:rsidRPr="039CB2D8">
        <w:rPr>
          <w:rFonts w:eastAsia="Batang" w:cs="Arial"/>
          <w:color w:val="000000" w:themeColor="text1"/>
          <w:sz w:val="24"/>
          <w:szCs w:val="24"/>
        </w:rPr>
        <w:t>Dallas, US, 17</w:t>
      </w:r>
      <w:r w:rsidRPr="039CB2D8">
        <w:rPr>
          <w:rFonts w:eastAsia="Batang" w:cs="Arial"/>
          <w:color w:val="000000" w:themeColor="text1"/>
          <w:sz w:val="24"/>
          <w:szCs w:val="24"/>
          <w:vertAlign w:val="superscript"/>
        </w:rPr>
        <w:t>th</w:t>
      </w:r>
      <w:r w:rsidRPr="039CB2D8">
        <w:rPr>
          <w:rFonts w:eastAsia="Batang" w:cs="Arial"/>
          <w:color w:val="000000" w:themeColor="text1"/>
          <w:sz w:val="24"/>
          <w:szCs w:val="24"/>
        </w:rPr>
        <w:t xml:space="preserve"> – 21</w:t>
      </w:r>
      <w:r w:rsidRPr="039CB2D8">
        <w:rPr>
          <w:rFonts w:eastAsia="Batang" w:cs="Arial"/>
          <w:color w:val="000000" w:themeColor="text1"/>
          <w:sz w:val="24"/>
          <w:szCs w:val="24"/>
          <w:vertAlign w:val="superscript"/>
        </w:rPr>
        <w:t>st</w:t>
      </w:r>
      <w:r w:rsidRPr="039CB2D8">
        <w:rPr>
          <w:rFonts w:eastAsia="Batang" w:cs="Arial"/>
          <w:color w:val="000000" w:themeColor="text1"/>
          <w:sz w:val="24"/>
          <w:szCs w:val="24"/>
        </w:rPr>
        <w:t xml:space="preserve"> November, 2025</w:t>
      </w:r>
    </w:p>
    <w:p w14:paraId="61E666FA" w14:textId="5E31F025" w:rsidR="0006233D" w:rsidRPr="00F514DC" w:rsidRDefault="0006233D" w:rsidP="0006233D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Pr="00F514DC">
        <w:rPr>
          <w:rFonts w:ascii="Arial" w:hAnsi="Arial" w:cs="Arial"/>
          <w:b/>
          <w:sz w:val="24"/>
          <w:szCs w:val="24"/>
          <w:lang w:eastAsia="zh-CN"/>
        </w:rPr>
        <w:tab/>
        <w:t xml:space="preserve">                  </w:t>
      </w:r>
    </w:p>
    <w:p w14:paraId="5F096015" w14:textId="77777777" w:rsidR="0006233D" w:rsidRPr="000727EF" w:rsidRDefault="0006233D" w:rsidP="0006233D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6ED132C6" w14:textId="65DC8F58" w:rsidR="00A93A07" w:rsidRDefault="355D40FF" w:rsidP="69B91E4F">
      <w:pPr>
        <w:spacing w:after="120"/>
        <w:ind w:left="1985" w:hanging="1985"/>
        <w:rPr>
          <w:rFonts w:ascii="Arial" w:eastAsia="MS Mincho" w:hAnsi="Arial" w:cs="Arial"/>
          <w:color w:val="000000"/>
          <w:sz w:val="22"/>
          <w:szCs w:val="22"/>
        </w:rPr>
      </w:pPr>
      <w:r w:rsidRPr="69B91E4F">
        <w:rPr>
          <w:rFonts w:ascii="Arial" w:eastAsia="MS Mincho" w:hAnsi="Arial" w:cs="Arial"/>
          <w:b/>
          <w:bCs/>
          <w:color w:val="000000" w:themeColor="text1"/>
          <w:sz w:val="22"/>
          <w:szCs w:val="22"/>
        </w:rPr>
        <w:t>Title:</w:t>
      </w:r>
      <w:r w:rsidR="00A93A07">
        <w:tab/>
      </w:r>
      <w:r w:rsidR="00F728BD">
        <w:rPr>
          <w:rFonts w:ascii="Arial" w:eastAsia="MS Mincho" w:hAnsi="Arial" w:cs="Arial"/>
          <w:color w:val="000000" w:themeColor="text1"/>
          <w:sz w:val="22"/>
          <w:szCs w:val="22"/>
        </w:rPr>
        <w:t>On general aspects for R</w:t>
      </w:r>
      <w:r w:rsidRPr="69B91E4F">
        <w:rPr>
          <w:rFonts w:ascii="Arial" w:eastAsia="MS Mincho" w:hAnsi="Arial" w:cs="Arial"/>
          <w:color w:val="000000" w:themeColor="text1"/>
          <w:sz w:val="22"/>
          <w:szCs w:val="22"/>
        </w:rPr>
        <w:t xml:space="preserve">AN4 </w:t>
      </w:r>
      <w:r w:rsidR="00F728BD">
        <w:rPr>
          <w:rFonts w:ascii="Arial" w:eastAsia="MS Mincho" w:hAnsi="Arial" w:cs="Arial"/>
          <w:color w:val="000000" w:themeColor="text1"/>
          <w:sz w:val="22"/>
          <w:szCs w:val="22"/>
        </w:rPr>
        <w:t>operation efficiency</w:t>
      </w:r>
    </w:p>
    <w:p w14:paraId="5266E80B" w14:textId="30EBB768" w:rsidR="00A93A07" w:rsidRDefault="00A93A07" w:rsidP="00A93A07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AI:</w:t>
      </w:r>
      <w:r w:rsidR="00146954">
        <w:rPr>
          <w:rFonts w:ascii="Arial" w:eastAsia="MS Mincho" w:hAnsi="Arial" w:cs="Arial"/>
          <w:b/>
          <w:color w:val="000000"/>
          <w:sz w:val="22"/>
        </w:rPr>
        <w:tab/>
      </w:r>
      <w:r w:rsidR="00B006DF" w:rsidRPr="003C5520">
        <w:rPr>
          <w:rFonts w:ascii="Arial" w:hAnsi="Arial" w:cs="Arial"/>
          <w:color w:val="000000"/>
          <w:sz w:val="22"/>
          <w:lang w:eastAsia="zh-CN"/>
        </w:rPr>
        <w:t>8.</w:t>
      </w:r>
      <w:r w:rsidR="00F728BD">
        <w:rPr>
          <w:rFonts w:ascii="Arial" w:hAnsi="Arial" w:cs="Arial"/>
          <w:color w:val="000000"/>
          <w:sz w:val="22"/>
          <w:lang w:eastAsia="zh-CN"/>
        </w:rPr>
        <w:t>1</w:t>
      </w:r>
      <w:r w:rsidR="00B006DF" w:rsidRPr="003C5520">
        <w:rPr>
          <w:rFonts w:ascii="Arial" w:hAnsi="Arial" w:cs="Arial"/>
          <w:color w:val="000000"/>
          <w:sz w:val="22"/>
          <w:lang w:eastAsia="zh-CN"/>
        </w:rPr>
        <w:t>2</w:t>
      </w:r>
      <w:r w:rsidR="00F728BD">
        <w:rPr>
          <w:rFonts w:ascii="Arial" w:hAnsi="Arial" w:cs="Arial"/>
          <w:color w:val="000000"/>
          <w:sz w:val="22"/>
          <w:lang w:eastAsia="zh-CN"/>
        </w:rPr>
        <w:t>.1</w:t>
      </w:r>
    </w:p>
    <w:p w14:paraId="05B7E89D" w14:textId="46D194EE" w:rsidR="0006233D" w:rsidRPr="00915D73" w:rsidRDefault="0006233D" w:rsidP="0006233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0727EF">
        <w:rPr>
          <w:rFonts w:ascii="Arial" w:hAnsi="Arial" w:cs="Arial"/>
          <w:color w:val="000000"/>
          <w:sz w:val="22"/>
          <w:lang w:eastAsia="zh-CN"/>
        </w:rPr>
        <w:t>Nokia</w:t>
      </w:r>
    </w:p>
    <w:p w14:paraId="334510C1" w14:textId="6DEA1995" w:rsidR="0006233D" w:rsidRPr="00F514DC" w:rsidRDefault="0006233D" w:rsidP="0006233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764EA9" w:rsidRPr="008174AA">
        <w:rPr>
          <w:rFonts w:ascii="Arial" w:eastAsia="MS Mincho" w:hAnsi="Arial" w:cs="Arial"/>
          <w:bCs/>
          <w:color w:val="000000"/>
          <w:sz w:val="22"/>
        </w:rPr>
        <w:t>Discussion</w:t>
      </w:r>
    </w:p>
    <w:p w14:paraId="7BA091C1" w14:textId="77777777" w:rsidR="0006233D" w:rsidRPr="00F514DC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5D7AF8">
        <w:rPr>
          <w:rFonts w:hint="eastAsia"/>
          <w:lang w:eastAsia="ja-JP"/>
        </w:rPr>
        <w:t>Introduction</w:t>
      </w:r>
    </w:p>
    <w:p w14:paraId="5A048A8E" w14:textId="72641F87" w:rsidR="0006233D" w:rsidRPr="00F514DC" w:rsidRDefault="0006233D" w:rsidP="0006233D">
      <w:pPr>
        <w:rPr>
          <w:iCs/>
          <w:color w:val="000000"/>
          <w:lang w:eastAsia="zh-CN"/>
        </w:rPr>
      </w:pPr>
      <w:r w:rsidRPr="00F514DC">
        <w:rPr>
          <w:iCs/>
          <w:color w:val="000000"/>
          <w:lang w:eastAsia="zh-CN"/>
        </w:rPr>
        <w:t xml:space="preserve">This paper discusses </w:t>
      </w:r>
      <w:r w:rsidR="008174AA">
        <w:rPr>
          <w:iCs/>
          <w:color w:val="000000"/>
          <w:lang w:eastAsia="zh-CN"/>
        </w:rPr>
        <w:t xml:space="preserve">general aspects of </w:t>
      </w:r>
      <w:r w:rsidR="00F728BD" w:rsidRPr="00F728BD">
        <w:rPr>
          <w:iCs/>
          <w:color w:val="000000"/>
          <w:lang w:eastAsia="zh-CN"/>
        </w:rPr>
        <w:t>RAN4 operation efficiency</w:t>
      </w:r>
      <w:r w:rsidR="008174AA">
        <w:rPr>
          <w:iCs/>
          <w:color w:val="000000"/>
          <w:lang w:eastAsia="zh-CN"/>
        </w:rPr>
        <w:t>.</w:t>
      </w:r>
    </w:p>
    <w:p w14:paraId="7B4443B9" w14:textId="77777777" w:rsidR="0006233D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5C42395F" w14:textId="7585966A" w:rsidR="002B3503" w:rsidRPr="008174AA" w:rsidRDefault="00A93A07" w:rsidP="00A93A07">
      <w:pPr>
        <w:pStyle w:val="Heading2"/>
        <w:rPr>
          <w:lang w:val="en-US"/>
        </w:rPr>
      </w:pPr>
      <w:r w:rsidRPr="008174AA">
        <w:rPr>
          <w:lang w:val="en-US"/>
        </w:rPr>
        <w:t>2.1</w:t>
      </w:r>
      <w:r w:rsidRPr="008174AA">
        <w:rPr>
          <w:lang w:val="en-US"/>
        </w:rPr>
        <w:tab/>
        <w:t>6G</w:t>
      </w:r>
      <w:r w:rsidR="000C1396">
        <w:rPr>
          <w:lang w:val="en-US"/>
        </w:rPr>
        <w:t>R</w:t>
      </w:r>
      <w:r w:rsidRPr="008174AA">
        <w:rPr>
          <w:lang w:val="en-US"/>
        </w:rPr>
        <w:t xml:space="preserve"> RAN4 BS RF</w:t>
      </w:r>
    </w:p>
    <w:p w14:paraId="46B35FBD" w14:textId="6A25A6DB" w:rsidR="00192B18" w:rsidRPr="008174AA" w:rsidRDefault="001D17D1" w:rsidP="00BF1C38">
      <w:r w:rsidRPr="008174AA">
        <w:t>For</w:t>
      </w:r>
      <w:r>
        <w:t xml:space="preserve"> BS RF, </w:t>
      </w:r>
      <w:r w:rsidR="00F728BD">
        <w:t>the following</w:t>
      </w:r>
      <w:r w:rsidR="00B02128">
        <w:t xml:space="preserve"> aspects should be taken into account </w:t>
      </w:r>
      <w:r w:rsidR="00F728BD">
        <w:t>for RAN4 operation efficiency</w:t>
      </w:r>
      <w:r w:rsidR="004A1E99">
        <w:t>:</w:t>
      </w:r>
    </w:p>
    <w:p w14:paraId="2F6285F1" w14:textId="43A33732" w:rsidR="00091E0D" w:rsidRDefault="00091E0D" w:rsidP="00091E0D">
      <w:pPr>
        <w:numPr>
          <w:ilvl w:val="1"/>
          <w:numId w:val="2"/>
        </w:numPr>
      </w:pPr>
      <w:r>
        <w:t xml:space="preserve">Define requirements in such a way they do not need to be updated whenever new </w:t>
      </w:r>
      <w:r w:rsidR="002572E8">
        <w:t xml:space="preserve">frequency </w:t>
      </w:r>
      <w:r>
        <w:t>band is defined</w:t>
      </w:r>
      <w:r w:rsidR="004C5DFC">
        <w:t xml:space="preserve"> (take into account also ongoing </w:t>
      </w:r>
      <w:r w:rsidR="0094794E">
        <w:t xml:space="preserve">RAN task </w:t>
      </w:r>
      <w:r w:rsidR="004C5DFC">
        <w:t xml:space="preserve">work </w:t>
      </w:r>
      <w:r w:rsidR="00C935BD">
        <w:t xml:space="preserve">in RAN4 </w:t>
      </w:r>
      <w:r w:rsidR="0094794E">
        <w:t>on co-existence and co-location</w:t>
      </w:r>
      <w:r w:rsidR="004C5DFC">
        <w:t>)</w:t>
      </w:r>
      <w:r w:rsidR="00F728BD">
        <w:t>.</w:t>
      </w:r>
    </w:p>
    <w:p w14:paraId="06BCAE90" w14:textId="678948D0" w:rsidR="00C36BFC" w:rsidRDefault="00B27174" w:rsidP="00DD3338">
      <w:pPr>
        <w:numPr>
          <w:ilvl w:val="1"/>
          <w:numId w:val="2"/>
        </w:numPr>
      </w:pPr>
      <w:r>
        <w:t>Requirements</w:t>
      </w:r>
      <w:r w:rsidR="00817FFE" w:rsidRPr="00A93A07">
        <w:t xml:space="preserve"> should be d</w:t>
      </w:r>
      <w:r w:rsidR="00665222">
        <w:t>efined</w:t>
      </w:r>
      <w:r w:rsidR="00817FFE" w:rsidRPr="00A93A07">
        <w:t xml:space="preserve"> </w:t>
      </w:r>
      <w:r>
        <w:t xml:space="preserve">in </w:t>
      </w:r>
      <w:r w:rsidR="00225C53">
        <w:t>generic</w:t>
      </w:r>
      <w:r>
        <w:t xml:space="preserve"> way</w:t>
      </w:r>
      <w:r w:rsidR="00817FFE" w:rsidRPr="00A93A07">
        <w:t xml:space="preserve"> that no new channel bandwidths are needed to be introduced later</w:t>
      </w:r>
      <w:r w:rsidR="00F728BD">
        <w:t>.</w:t>
      </w:r>
    </w:p>
    <w:p w14:paraId="447A0036" w14:textId="18BB30A0" w:rsidR="0042709C" w:rsidRDefault="00E26110" w:rsidP="00DD3338">
      <w:pPr>
        <w:numPr>
          <w:ilvl w:val="1"/>
          <w:numId w:val="2"/>
        </w:numPr>
      </w:pPr>
      <w:r>
        <w:t>Optimize the specification structure</w:t>
      </w:r>
      <w:r w:rsidR="006D269B">
        <w:t>s</w:t>
      </w:r>
      <w:r>
        <w:t xml:space="preserve"> to </w:t>
      </w:r>
      <w:r w:rsidR="00DD53ED">
        <w:t>efficiently accommodate different BS types and classes</w:t>
      </w:r>
      <w:r w:rsidR="00F728BD">
        <w:t>.</w:t>
      </w:r>
    </w:p>
    <w:p w14:paraId="31C5E108" w14:textId="214029FB" w:rsidR="00A93A07" w:rsidRPr="008174AA" w:rsidRDefault="00A93A07" w:rsidP="00A93A07">
      <w:pPr>
        <w:pStyle w:val="Heading2"/>
        <w:rPr>
          <w:lang w:val="en-US"/>
        </w:rPr>
      </w:pPr>
      <w:r w:rsidRPr="008174AA">
        <w:rPr>
          <w:lang w:val="en-US"/>
        </w:rPr>
        <w:t>2.2</w:t>
      </w:r>
      <w:r w:rsidRPr="008174AA">
        <w:rPr>
          <w:lang w:val="en-US"/>
        </w:rPr>
        <w:tab/>
        <w:t>6G</w:t>
      </w:r>
      <w:r w:rsidR="000C1396">
        <w:rPr>
          <w:lang w:val="en-US"/>
        </w:rPr>
        <w:t>R</w:t>
      </w:r>
      <w:r w:rsidRPr="008174AA">
        <w:rPr>
          <w:lang w:val="en-US"/>
        </w:rPr>
        <w:t xml:space="preserve"> RAN4 UE RF</w:t>
      </w:r>
    </w:p>
    <w:p w14:paraId="01D5E441" w14:textId="417F0CCE" w:rsidR="000C38E0" w:rsidRPr="008174AA" w:rsidRDefault="00F728BD" w:rsidP="008174AA">
      <w:pPr>
        <w:rPr>
          <w:lang w:val="en-US"/>
        </w:rPr>
      </w:pPr>
      <w:r>
        <w:rPr>
          <w:lang w:val="en-US"/>
        </w:rPr>
        <w:t xml:space="preserve">For UE RF, </w:t>
      </w:r>
      <w:r>
        <w:t>the foll</w:t>
      </w:r>
      <w:r>
        <w:t>owing aspects should be taken into account for RAN4 operation efficiency:</w:t>
      </w:r>
    </w:p>
    <w:p w14:paraId="5D747A46" w14:textId="6B6051DB" w:rsidR="00A93A07" w:rsidRPr="00A93A07" w:rsidRDefault="00A93A07" w:rsidP="00A93A07">
      <w:pPr>
        <w:numPr>
          <w:ilvl w:val="1"/>
          <w:numId w:val="2"/>
        </w:numPr>
      </w:pPr>
      <w:r w:rsidRPr="00A93A07">
        <w:t>Focus o</w:t>
      </w:r>
      <w:r w:rsidR="005607BA">
        <w:t xml:space="preserve">n key </w:t>
      </w:r>
      <w:r w:rsidRPr="00A93A07">
        <w:t>requirements</w:t>
      </w:r>
      <w:r w:rsidR="005607BA">
        <w:t xml:space="preserve"> which</w:t>
      </w:r>
      <w:r w:rsidR="00E40BBC">
        <w:t xml:space="preserve"> impact 6G</w:t>
      </w:r>
      <w:r w:rsidR="003E1B89">
        <w:t>R</w:t>
      </w:r>
      <w:r w:rsidR="00E40BBC">
        <w:t xml:space="preserve"> system performance and </w:t>
      </w:r>
      <w:r w:rsidR="006737FD">
        <w:t xml:space="preserve">consider </w:t>
      </w:r>
      <w:r w:rsidR="00E40BBC">
        <w:t>only necessary regulatory re</w:t>
      </w:r>
      <w:r w:rsidR="006737FD">
        <w:t xml:space="preserve">quirements to </w:t>
      </w:r>
      <w:r w:rsidR="007D6858">
        <w:t xml:space="preserve">be </w:t>
      </w:r>
      <w:r w:rsidR="006737FD">
        <w:t>included</w:t>
      </w:r>
      <w:r w:rsidR="007D6858">
        <w:t xml:space="preserve"> in specification</w:t>
      </w:r>
      <w:r w:rsidR="006737FD">
        <w:t>.</w:t>
      </w:r>
    </w:p>
    <w:p w14:paraId="5883AF7D" w14:textId="677F4F91" w:rsidR="00A93A07" w:rsidRPr="00A93A07" w:rsidRDefault="00247B1F" w:rsidP="00A93A07">
      <w:pPr>
        <w:numPr>
          <w:ilvl w:val="1"/>
          <w:numId w:val="2"/>
        </w:numPr>
      </w:pPr>
      <w:r>
        <w:t xml:space="preserve">Carefully </w:t>
      </w:r>
      <w:r w:rsidR="00CD779C">
        <w:t>assess</w:t>
      </w:r>
      <w:r>
        <w:t xml:space="preserve"> if each individual </w:t>
      </w:r>
      <w:r w:rsidR="00E36915">
        <w:t>legacy (LTE/</w:t>
      </w:r>
      <w:r>
        <w:t>NR</w:t>
      </w:r>
      <w:r w:rsidR="00E36915">
        <w:t>)</w:t>
      </w:r>
      <w:r>
        <w:t xml:space="preserve"> requirement</w:t>
      </w:r>
      <w:r w:rsidR="000C1396">
        <w:t xml:space="preserve"> </w:t>
      </w:r>
      <w:r w:rsidR="00CD779C">
        <w:t>is still relevant and necessary for 6G</w:t>
      </w:r>
      <w:r w:rsidR="003E1B89">
        <w:t>R</w:t>
      </w:r>
      <w:r w:rsidR="000C1396">
        <w:t>,</w:t>
      </w:r>
      <w:r w:rsidR="00CD779C">
        <w:t xml:space="preserve"> i.e. do</w:t>
      </w:r>
      <w:r w:rsidR="00A93A07" w:rsidRPr="00A93A07">
        <w:t xml:space="preserve"> not specify requirement just because it has always been specified</w:t>
      </w:r>
      <w:r w:rsidR="004D4A52">
        <w:t>.</w:t>
      </w:r>
    </w:p>
    <w:p w14:paraId="2CA037DB" w14:textId="4EF5DB78" w:rsidR="00482B7C" w:rsidRPr="00A93A07" w:rsidRDefault="00A93A07" w:rsidP="00482B7C">
      <w:pPr>
        <w:numPr>
          <w:ilvl w:val="1"/>
          <w:numId w:val="2"/>
        </w:numPr>
      </w:pPr>
      <w:r w:rsidRPr="00A93A07">
        <w:t xml:space="preserve">Do not specify band combinations specific requirements such as MSD, </w:t>
      </w:r>
      <w:proofErr w:type="spellStart"/>
      <w:r w:rsidRPr="00A93A07">
        <w:t>dTi</w:t>
      </w:r>
      <w:r w:rsidR="0051746A">
        <w:t>c</w:t>
      </w:r>
      <w:proofErr w:type="spellEnd"/>
      <w:r w:rsidRPr="00A93A07">
        <w:t xml:space="preserve"> etc</w:t>
      </w:r>
      <w:r w:rsidR="00105E9D">
        <w:t xml:space="preserve"> on per</w:t>
      </w:r>
      <w:r w:rsidR="00BC7B19">
        <w:t xml:space="preserve"> individual</w:t>
      </w:r>
      <w:r w:rsidR="00105E9D">
        <w:t xml:space="preserve"> band combination level</w:t>
      </w:r>
      <w:r w:rsidR="009D1D41">
        <w:t>. As an example</w:t>
      </w:r>
      <w:r w:rsidR="008F4AC5">
        <w:t>,</w:t>
      </w:r>
      <w:r w:rsidR="009D1D41">
        <w:t xml:space="preserve"> if MSD is still needed</w:t>
      </w:r>
      <w:r w:rsidR="008F4AC5">
        <w:t>,</w:t>
      </w:r>
      <w:r w:rsidR="009D1D41">
        <w:t xml:space="preserve"> a look up table or another generic approach could be </w:t>
      </w:r>
      <w:r w:rsidR="00E21A84">
        <w:t>consider</w:t>
      </w:r>
      <w:r w:rsidR="008F4AC5">
        <w:t>e</w:t>
      </w:r>
      <w:r w:rsidR="00E21A84">
        <w:t>d</w:t>
      </w:r>
      <w:r w:rsidR="009D1D41">
        <w:t>.</w:t>
      </w:r>
      <w:r w:rsidR="0051746A">
        <w:t xml:space="preserve"> In our view BCSs and </w:t>
      </w:r>
      <w:proofErr w:type="spellStart"/>
      <w:r w:rsidR="0051746A">
        <w:t>d</w:t>
      </w:r>
      <w:r w:rsidR="006C50EF">
        <w:t>R</w:t>
      </w:r>
      <w:r w:rsidR="0051746A">
        <w:t>ibs</w:t>
      </w:r>
      <w:proofErr w:type="spellEnd"/>
      <w:r w:rsidR="006C50EF">
        <w:t xml:space="preserve"> are not needed at all.</w:t>
      </w:r>
      <w:r w:rsidR="0051746A">
        <w:t xml:space="preserve"> </w:t>
      </w:r>
    </w:p>
    <w:p w14:paraId="7FEAECEB" w14:textId="224BE7E7" w:rsidR="00A93A07" w:rsidRPr="008174AA" w:rsidRDefault="00A93A07" w:rsidP="008174AA">
      <w:pPr>
        <w:numPr>
          <w:ilvl w:val="1"/>
          <w:numId w:val="2"/>
        </w:numPr>
        <w:rPr>
          <w:lang w:val="en-US"/>
        </w:rPr>
      </w:pPr>
      <w:r w:rsidRPr="00A93A07">
        <w:t xml:space="preserve">Specification should be </w:t>
      </w:r>
      <w:r w:rsidR="00AB39E8">
        <w:t>defined</w:t>
      </w:r>
      <w:r w:rsidRPr="00A93A07">
        <w:t xml:space="preserve"> s</w:t>
      </w:r>
      <w:r w:rsidR="003A3B12">
        <w:t>uch</w:t>
      </w:r>
      <w:r w:rsidRPr="00A93A07">
        <w:t xml:space="preserve"> that new channel bandwidths are</w:t>
      </w:r>
      <w:r w:rsidR="004D26C1">
        <w:t xml:space="preserve"> not</w:t>
      </w:r>
      <w:r w:rsidRPr="00A93A07">
        <w:t xml:space="preserve"> needed to be introduced </w:t>
      </w:r>
      <w:r w:rsidR="007C6731">
        <w:t xml:space="preserve">in </w:t>
      </w:r>
      <w:r w:rsidRPr="00A93A07">
        <w:t>later</w:t>
      </w:r>
      <w:r w:rsidR="0098617D">
        <w:t xml:space="preserve"> releases</w:t>
      </w:r>
      <w:r w:rsidR="007050F7">
        <w:t>.</w:t>
      </w:r>
      <w:r w:rsidR="0098617D">
        <w:t xml:space="preserve"> Meaning that additional channel bandwi</w:t>
      </w:r>
      <w:r w:rsidR="00F42A6E">
        <w:t xml:space="preserve">dths for existing bands basket or irregular channel bandwidth WIs </w:t>
      </w:r>
      <w:r w:rsidR="009615D7">
        <w:t>are not needed</w:t>
      </w:r>
      <w:r w:rsidR="00F42A6E">
        <w:t>.</w:t>
      </w:r>
    </w:p>
    <w:p w14:paraId="5C2FD331" w14:textId="48F15D2A" w:rsidR="00A93A07" w:rsidRPr="00C52724" w:rsidRDefault="002708B7" w:rsidP="002708B7">
      <w:pPr>
        <w:pStyle w:val="Heading2"/>
      </w:pPr>
      <w:r w:rsidRPr="00C52724">
        <w:t>2.3</w:t>
      </w:r>
      <w:r w:rsidRPr="00C52724">
        <w:tab/>
      </w:r>
      <w:r w:rsidR="00675E75" w:rsidRPr="00C52724">
        <w:t>6G</w:t>
      </w:r>
      <w:r w:rsidR="008F4AC5" w:rsidRPr="00C52724">
        <w:t>R</w:t>
      </w:r>
      <w:r w:rsidR="00675E75" w:rsidRPr="00C52724">
        <w:t xml:space="preserve"> RAN4 </w:t>
      </w:r>
      <w:r w:rsidRPr="00C52724">
        <w:t>RRM</w:t>
      </w:r>
    </w:p>
    <w:p w14:paraId="1E3AE3B3" w14:textId="6C622DC9" w:rsidR="00C52724" w:rsidRDefault="00C52724" w:rsidP="009A41FE">
      <w:pPr>
        <w:rPr>
          <w:lang w:val="en-US"/>
        </w:rPr>
      </w:pPr>
      <w:r>
        <w:rPr>
          <w:lang w:val="en-US"/>
        </w:rPr>
        <w:t xml:space="preserve">Concerning the RRM specification it has been recognized by most companies that the way of drafting the specification can lead to specification maintenance and specification quality problems. This was discussed </w:t>
      </w:r>
      <w:proofErr w:type="gramStart"/>
      <w:r>
        <w:rPr>
          <w:lang w:val="en-US"/>
        </w:rPr>
        <w:t>earlier</w:t>
      </w:r>
      <w:proofErr w:type="gramEnd"/>
      <w:r>
        <w:rPr>
          <w:lang w:val="en-US"/>
        </w:rPr>
        <w:t xml:space="preserve"> and we strongly support the outcome of the NR discussions where there were good agreements among the companies on adopting a RAN2 style of specification</w:t>
      </w:r>
      <w:r w:rsidRPr="0041292F">
        <w:rPr>
          <w:lang w:val="en-US"/>
        </w:rPr>
        <w:t xml:space="preserve"> </w:t>
      </w:r>
      <w:r>
        <w:rPr>
          <w:lang w:val="en-US"/>
        </w:rPr>
        <w:t>drafting.</w:t>
      </w:r>
    </w:p>
    <w:p w14:paraId="02FC2A42" w14:textId="0AD845DF" w:rsidR="00C52724" w:rsidRDefault="00C52724" w:rsidP="009A41FE">
      <w:pPr>
        <w:rPr>
          <w:lang w:val="en-US"/>
        </w:rPr>
      </w:pPr>
      <w:r>
        <w:rPr>
          <w:lang w:val="en-US"/>
        </w:rPr>
        <w:t>Additionally, also for the RRM requirements, in order to ensure the operation efficiency, RAN4 should consider:</w:t>
      </w:r>
    </w:p>
    <w:p w14:paraId="70286F26" w14:textId="77777777" w:rsidR="00C52724" w:rsidRPr="00A93A07" w:rsidRDefault="00C52724" w:rsidP="00C52724">
      <w:pPr>
        <w:numPr>
          <w:ilvl w:val="1"/>
          <w:numId w:val="2"/>
        </w:numPr>
      </w:pPr>
      <w:r>
        <w:lastRenderedPageBreak/>
        <w:t>Carefully assess if each individual legacy (LTE/NR) requirement is still relevant and necessary for 6GR, i.e. do</w:t>
      </w:r>
      <w:r w:rsidRPr="00A93A07">
        <w:t xml:space="preserve"> not specify requirement just because it has always been specified</w:t>
      </w:r>
      <w:r>
        <w:t>.</w:t>
      </w:r>
    </w:p>
    <w:p w14:paraId="5FA6623D" w14:textId="0124B876" w:rsidR="00866C7E" w:rsidRDefault="00866C7E" w:rsidP="00C52724">
      <w:pPr>
        <w:numPr>
          <w:ilvl w:val="1"/>
          <w:numId w:val="2"/>
        </w:numPr>
      </w:pPr>
      <w:r w:rsidRPr="00A93A07">
        <w:t>Focus o</w:t>
      </w:r>
      <w:r>
        <w:t xml:space="preserve">n key </w:t>
      </w:r>
      <w:r w:rsidR="00A01166">
        <w:t xml:space="preserve">core </w:t>
      </w:r>
      <w:r w:rsidRPr="00A93A07">
        <w:t>requirements</w:t>
      </w:r>
      <w:r>
        <w:t xml:space="preserve"> which impact 6GR system performance</w:t>
      </w:r>
      <w:r w:rsidR="00800543">
        <w:t>.</w:t>
      </w:r>
      <w:r>
        <w:t xml:space="preserve"> </w:t>
      </w:r>
      <w:r w:rsidR="00800543">
        <w:t>C</w:t>
      </w:r>
      <w:r>
        <w:t xml:space="preserve">onsider </w:t>
      </w:r>
      <w:r w:rsidR="00E56568">
        <w:t xml:space="preserve">which </w:t>
      </w:r>
      <w:r w:rsidR="00CD446D">
        <w:t xml:space="preserve">requirements </w:t>
      </w:r>
      <w:r w:rsidR="00617B40">
        <w:t xml:space="preserve">are </w:t>
      </w:r>
      <w:r w:rsidR="00952019">
        <w:t xml:space="preserve">most </w:t>
      </w:r>
      <w:r>
        <w:t>necessary</w:t>
      </w:r>
      <w:r w:rsidR="00800543">
        <w:t xml:space="preserve"> and focus on defining clear </w:t>
      </w:r>
      <w:r w:rsidR="00FC7DEC">
        <w:t>requirements for these.</w:t>
      </w:r>
    </w:p>
    <w:p w14:paraId="1D90D2E4" w14:textId="5B05891C" w:rsidR="00B74548" w:rsidRPr="007A74D0" w:rsidRDefault="00B74548" w:rsidP="00C52724">
      <w:pPr>
        <w:numPr>
          <w:ilvl w:val="1"/>
          <w:numId w:val="2"/>
        </w:numPr>
      </w:pPr>
      <w:r>
        <w:rPr>
          <w:lang w:val="en-US"/>
        </w:rPr>
        <w:t>CR implementation</w:t>
      </w:r>
      <w:r w:rsidR="00B25E82">
        <w:rPr>
          <w:lang w:val="en-US"/>
        </w:rPr>
        <w:t xml:space="preserve"> process enhancements</w:t>
      </w:r>
      <w:r w:rsidR="00964A82">
        <w:rPr>
          <w:lang w:val="en-US"/>
        </w:rPr>
        <w:t>.</w:t>
      </w:r>
    </w:p>
    <w:p w14:paraId="7DE1198E" w14:textId="0BEC5259" w:rsidR="00964A82" w:rsidRPr="00A93A07" w:rsidRDefault="00964A82" w:rsidP="00C52724">
      <w:pPr>
        <w:numPr>
          <w:ilvl w:val="1"/>
          <w:numId w:val="2"/>
        </w:numPr>
      </w:pPr>
      <w:r w:rsidRPr="00780FC8">
        <w:rPr>
          <w:lang w:val="en-US"/>
        </w:rPr>
        <w:t>Split 6G RRM topic among more moderators</w:t>
      </w:r>
      <w:r w:rsidR="00C240F9">
        <w:rPr>
          <w:lang w:val="en-US"/>
        </w:rPr>
        <w:t>.</w:t>
      </w:r>
    </w:p>
    <w:p w14:paraId="35E25F63" w14:textId="3446BE43" w:rsidR="00675E75" w:rsidRPr="00C52724" w:rsidRDefault="00675E75" w:rsidP="00675E75">
      <w:pPr>
        <w:pStyle w:val="Heading2"/>
      </w:pPr>
      <w:r w:rsidRPr="00C52724">
        <w:t>2.4</w:t>
      </w:r>
      <w:r w:rsidRPr="00C52724">
        <w:tab/>
        <w:t>6G</w:t>
      </w:r>
      <w:r w:rsidR="008F4AC5" w:rsidRPr="00C52724">
        <w:t>R</w:t>
      </w:r>
      <w:r w:rsidRPr="00C52724">
        <w:t xml:space="preserve"> RAN4 demod</w:t>
      </w:r>
    </w:p>
    <w:p w14:paraId="6A738D56" w14:textId="6E848285" w:rsidR="002708B7" w:rsidRPr="008174AA" w:rsidRDefault="00D147D2" w:rsidP="002708B7">
      <w:pPr>
        <w:rPr>
          <w:lang w:val="en-US"/>
        </w:rPr>
      </w:pPr>
      <w:r>
        <w:rPr>
          <w:lang w:val="en-US"/>
        </w:rPr>
        <w:t xml:space="preserve">During the Rel-15 NR work-item, the DMD and RRM topics were handled in the same room, which was recognized to cause online time prioritization issues between DMD and RRM. As such, DMD was allocated a separate regular adhoc chair and </w:t>
      </w:r>
      <w:proofErr w:type="spellStart"/>
      <w:r>
        <w:rPr>
          <w:lang w:val="en-US"/>
        </w:rPr>
        <w:t>ahoc</w:t>
      </w:r>
      <w:proofErr w:type="spellEnd"/>
      <w:r>
        <w:rPr>
          <w:lang w:val="en-US"/>
        </w:rPr>
        <w:t xml:space="preserve"> room.</w:t>
      </w:r>
      <w:r>
        <w:rPr>
          <w:lang w:val="en-US"/>
        </w:rPr>
        <w:tab/>
      </w:r>
      <w:r>
        <w:rPr>
          <w:lang w:val="en-US"/>
        </w:rPr>
        <w:br/>
        <w:t xml:space="preserve">For 6G we find ourselves in the same DMD/RRM session sharing situation. As such RAN4 </w:t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consider repeating the permanent DMD adhoc room and chair arrangement.</w:t>
      </w:r>
    </w:p>
    <w:sectPr w:rsidR="002708B7" w:rsidRPr="008174AA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B43F" w14:textId="77777777" w:rsidR="00FC368D" w:rsidRDefault="00FC368D" w:rsidP="002B3503">
      <w:pPr>
        <w:spacing w:after="0"/>
      </w:pPr>
      <w:r>
        <w:separator/>
      </w:r>
    </w:p>
  </w:endnote>
  <w:endnote w:type="continuationSeparator" w:id="0">
    <w:p w14:paraId="4A4888CF" w14:textId="77777777" w:rsidR="00FC368D" w:rsidRDefault="00FC368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4A5BB" w14:textId="77777777" w:rsidR="00FC368D" w:rsidRDefault="00FC368D" w:rsidP="002B3503">
      <w:pPr>
        <w:spacing w:after="0"/>
      </w:pPr>
      <w:r>
        <w:separator/>
      </w:r>
    </w:p>
  </w:footnote>
  <w:footnote w:type="continuationSeparator" w:id="0">
    <w:p w14:paraId="6948AD53" w14:textId="77777777" w:rsidR="00FC368D" w:rsidRDefault="00FC368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F68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81D44"/>
    <w:multiLevelType w:val="hybridMultilevel"/>
    <w:tmpl w:val="00B0C948"/>
    <w:lvl w:ilvl="0" w:tplc="87EE1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27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1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40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6E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30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C5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A2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CA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9A46BD"/>
    <w:multiLevelType w:val="hybridMultilevel"/>
    <w:tmpl w:val="00CE4928"/>
    <w:lvl w:ilvl="0" w:tplc="FFC0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DC6E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2F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C03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A6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C6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2D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E0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DA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A85D45"/>
    <w:multiLevelType w:val="hybridMultilevel"/>
    <w:tmpl w:val="E5769B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402BC2"/>
    <w:multiLevelType w:val="hybridMultilevel"/>
    <w:tmpl w:val="F204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25F5"/>
    <w:multiLevelType w:val="hybridMultilevel"/>
    <w:tmpl w:val="DD4C5CA4"/>
    <w:lvl w:ilvl="0" w:tplc="79BED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C2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9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6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C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A57B6D"/>
    <w:multiLevelType w:val="hybridMultilevel"/>
    <w:tmpl w:val="A6CC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A63E1"/>
    <w:multiLevelType w:val="hybridMultilevel"/>
    <w:tmpl w:val="09D2F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C7381"/>
    <w:multiLevelType w:val="hybridMultilevel"/>
    <w:tmpl w:val="D4E05362"/>
    <w:lvl w:ilvl="0" w:tplc="40B0F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00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A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A3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5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7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07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61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E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55929922">
    <w:abstractNumId w:val="1"/>
  </w:num>
  <w:num w:numId="2" w16cid:durableId="448815346">
    <w:abstractNumId w:val="4"/>
  </w:num>
  <w:num w:numId="3" w16cid:durableId="2136867121">
    <w:abstractNumId w:val="5"/>
  </w:num>
  <w:num w:numId="4" w16cid:durableId="155343101">
    <w:abstractNumId w:val="3"/>
  </w:num>
  <w:num w:numId="5" w16cid:durableId="1947618539">
    <w:abstractNumId w:val="7"/>
  </w:num>
  <w:num w:numId="6" w16cid:durableId="1416324306">
    <w:abstractNumId w:val="0"/>
  </w:num>
  <w:num w:numId="7" w16cid:durableId="807817098">
    <w:abstractNumId w:val="2"/>
  </w:num>
  <w:num w:numId="8" w16cid:durableId="1106267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4B"/>
    <w:rsid w:val="00001FC9"/>
    <w:rsid w:val="00006063"/>
    <w:rsid w:val="00013CC8"/>
    <w:rsid w:val="00014866"/>
    <w:rsid w:val="0001532A"/>
    <w:rsid w:val="00015EA3"/>
    <w:rsid w:val="0001621F"/>
    <w:rsid w:val="000173F4"/>
    <w:rsid w:val="00026E61"/>
    <w:rsid w:val="00030BC2"/>
    <w:rsid w:val="00041BB3"/>
    <w:rsid w:val="00043D6E"/>
    <w:rsid w:val="00047F1A"/>
    <w:rsid w:val="0006233D"/>
    <w:rsid w:val="00063B46"/>
    <w:rsid w:val="00073D91"/>
    <w:rsid w:val="00082167"/>
    <w:rsid w:val="00083EFA"/>
    <w:rsid w:val="00084B0B"/>
    <w:rsid w:val="00085BBC"/>
    <w:rsid w:val="00090594"/>
    <w:rsid w:val="00091E0D"/>
    <w:rsid w:val="00094A82"/>
    <w:rsid w:val="000A237F"/>
    <w:rsid w:val="000A5B72"/>
    <w:rsid w:val="000B01C7"/>
    <w:rsid w:val="000B508C"/>
    <w:rsid w:val="000B7E17"/>
    <w:rsid w:val="000C1396"/>
    <w:rsid w:val="000C1A73"/>
    <w:rsid w:val="000C38E0"/>
    <w:rsid w:val="000C4F90"/>
    <w:rsid w:val="000C70C1"/>
    <w:rsid w:val="000F0113"/>
    <w:rsid w:val="000F272C"/>
    <w:rsid w:val="000F433A"/>
    <w:rsid w:val="000F4B1F"/>
    <w:rsid w:val="00100B6C"/>
    <w:rsid w:val="00101260"/>
    <w:rsid w:val="001015E3"/>
    <w:rsid w:val="00105E9D"/>
    <w:rsid w:val="00112D43"/>
    <w:rsid w:val="00116189"/>
    <w:rsid w:val="001179B5"/>
    <w:rsid w:val="00121BB0"/>
    <w:rsid w:val="0012341D"/>
    <w:rsid w:val="001263DF"/>
    <w:rsid w:val="00126495"/>
    <w:rsid w:val="00127AB2"/>
    <w:rsid w:val="00135792"/>
    <w:rsid w:val="001455C5"/>
    <w:rsid w:val="00146954"/>
    <w:rsid w:val="00151B25"/>
    <w:rsid w:val="00155A0E"/>
    <w:rsid w:val="00164A55"/>
    <w:rsid w:val="00164D30"/>
    <w:rsid w:val="001658A6"/>
    <w:rsid w:val="00173153"/>
    <w:rsid w:val="0017705B"/>
    <w:rsid w:val="0018040E"/>
    <w:rsid w:val="0018336A"/>
    <w:rsid w:val="00192982"/>
    <w:rsid w:val="00192B18"/>
    <w:rsid w:val="00193C6D"/>
    <w:rsid w:val="00195496"/>
    <w:rsid w:val="00197C84"/>
    <w:rsid w:val="001A00FE"/>
    <w:rsid w:val="001A17B1"/>
    <w:rsid w:val="001A1F47"/>
    <w:rsid w:val="001A2A9F"/>
    <w:rsid w:val="001A3ECF"/>
    <w:rsid w:val="001A6425"/>
    <w:rsid w:val="001B1732"/>
    <w:rsid w:val="001B2B73"/>
    <w:rsid w:val="001B4466"/>
    <w:rsid w:val="001B5CAE"/>
    <w:rsid w:val="001B621F"/>
    <w:rsid w:val="001C261E"/>
    <w:rsid w:val="001C2F1A"/>
    <w:rsid w:val="001C3606"/>
    <w:rsid w:val="001C4DDA"/>
    <w:rsid w:val="001C5575"/>
    <w:rsid w:val="001D17D1"/>
    <w:rsid w:val="001D47EC"/>
    <w:rsid w:val="001D61D0"/>
    <w:rsid w:val="001D781E"/>
    <w:rsid w:val="001E0AC9"/>
    <w:rsid w:val="001F26B6"/>
    <w:rsid w:val="001F292F"/>
    <w:rsid w:val="001F34EF"/>
    <w:rsid w:val="001F3F50"/>
    <w:rsid w:val="001F4F22"/>
    <w:rsid w:val="002015BE"/>
    <w:rsid w:val="002107DC"/>
    <w:rsid w:val="00210CA8"/>
    <w:rsid w:val="002124CF"/>
    <w:rsid w:val="0022064A"/>
    <w:rsid w:val="00221E68"/>
    <w:rsid w:val="00225C53"/>
    <w:rsid w:val="002308D6"/>
    <w:rsid w:val="00231EDF"/>
    <w:rsid w:val="00231FAF"/>
    <w:rsid w:val="00236E97"/>
    <w:rsid w:val="00241D78"/>
    <w:rsid w:val="002470C4"/>
    <w:rsid w:val="00247B1F"/>
    <w:rsid w:val="00250F4E"/>
    <w:rsid w:val="002530BE"/>
    <w:rsid w:val="00255956"/>
    <w:rsid w:val="00255C23"/>
    <w:rsid w:val="002572E8"/>
    <w:rsid w:val="00260540"/>
    <w:rsid w:val="00261889"/>
    <w:rsid w:val="00265C42"/>
    <w:rsid w:val="002700C1"/>
    <w:rsid w:val="002708B7"/>
    <w:rsid w:val="00271FF5"/>
    <w:rsid w:val="0027545B"/>
    <w:rsid w:val="00276BF7"/>
    <w:rsid w:val="00277BB7"/>
    <w:rsid w:val="00281ACD"/>
    <w:rsid w:val="002827C1"/>
    <w:rsid w:val="00284648"/>
    <w:rsid w:val="00284BE0"/>
    <w:rsid w:val="00286363"/>
    <w:rsid w:val="00287754"/>
    <w:rsid w:val="00291103"/>
    <w:rsid w:val="00297B74"/>
    <w:rsid w:val="002B3503"/>
    <w:rsid w:val="002C2CEB"/>
    <w:rsid w:val="002C3472"/>
    <w:rsid w:val="002C456B"/>
    <w:rsid w:val="002C5E0F"/>
    <w:rsid w:val="002C642F"/>
    <w:rsid w:val="002C651D"/>
    <w:rsid w:val="002C79F6"/>
    <w:rsid w:val="002D2D9B"/>
    <w:rsid w:val="002D49BF"/>
    <w:rsid w:val="002D5855"/>
    <w:rsid w:val="002E0B60"/>
    <w:rsid w:val="002E1B30"/>
    <w:rsid w:val="002F41B7"/>
    <w:rsid w:val="002F69AF"/>
    <w:rsid w:val="00303C31"/>
    <w:rsid w:val="00305204"/>
    <w:rsid w:val="003064DE"/>
    <w:rsid w:val="00311C5D"/>
    <w:rsid w:val="00315D5C"/>
    <w:rsid w:val="003162D5"/>
    <w:rsid w:val="003179A8"/>
    <w:rsid w:val="00326748"/>
    <w:rsid w:val="00334F25"/>
    <w:rsid w:val="00341A78"/>
    <w:rsid w:val="003456EB"/>
    <w:rsid w:val="00345C6F"/>
    <w:rsid w:val="00350288"/>
    <w:rsid w:val="00362F86"/>
    <w:rsid w:val="00370004"/>
    <w:rsid w:val="00371D17"/>
    <w:rsid w:val="0037290A"/>
    <w:rsid w:val="00381F40"/>
    <w:rsid w:val="00384AC4"/>
    <w:rsid w:val="003853CE"/>
    <w:rsid w:val="003912A4"/>
    <w:rsid w:val="00393755"/>
    <w:rsid w:val="003A0C5F"/>
    <w:rsid w:val="003A3B12"/>
    <w:rsid w:val="003A46F5"/>
    <w:rsid w:val="003A5443"/>
    <w:rsid w:val="003B3AF4"/>
    <w:rsid w:val="003C5520"/>
    <w:rsid w:val="003D7BA2"/>
    <w:rsid w:val="003D7E5F"/>
    <w:rsid w:val="003E0DE2"/>
    <w:rsid w:val="003E1B89"/>
    <w:rsid w:val="003E4F5F"/>
    <w:rsid w:val="003E7309"/>
    <w:rsid w:val="003F592F"/>
    <w:rsid w:val="004111A0"/>
    <w:rsid w:val="00426197"/>
    <w:rsid w:val="0042653D"/>
    <w:rsid w:val="00426B56"/>
    <w:rsid w:val="0042709C"/>
    <w:rsid w:val="0043203D"/>
    <w:rsid w:val="00433091"/>
    <w:rsid w:val="004409F7"/>
    <w:rsid w:val="00446020"/>
    <w:rsid w:val="004533A4"/>
    <w:rsid w:val="004548FE"/>
    <w:rsid w:val="004549FF"/>
    <w:rsid w:val="00455438"/>
    <w:rsid w:val="004559E3"/>
    <w:rsid w:val="00455F7D"/>
    <w:rsid w:val="00456BDC"/>
    <w:rsid w:val="00465D6D"/>
    <w:rsid w:val="004718C7"/>
    <w:rsid w:val="00473D2A"/>
    <w:rsid w:val="00474C00"/>
    <w:rsid w:val="0047548E"/>
    <w:rsid w:val="0047574B"/>
    <w:rsid w:val="00477567"/>
    <w:rsid w:val="00482B7C"/>
    <w:rsid w:val="004830ED"/>
    <w:rsid w:val="00484F34"/>
    <w:rsid w:val="00490325"/>
    <w:rsid w:val="004A1E99"/>
    <w:rsid w:val="004B675B"/>
    <w:rsid w:val="004C5DFC"/>
    <w:rsid w:val="004C6717"/>
    <w:rsid w:val="004C6F04"/>
    <w:rsid w:val="004C77AE"/>
    <w:rsid w:val="004D2651"/>
    <w:rsid w:val="004D26C1"/>
    <w:rsid w:val="004D4A52"/>
    <w:rsid w:val="004E026F"/>
    <w:rsid w:val="004E4D4C"/>
    <w:rsid w:val="004E5291"/>
    <w:rsid w:val="004E54E0"/>
    <w:rsid w:val="004E59A8"/>
    <w:rsid w:val="004F5C69"/>
    <w:rsid w:val="00500331"/>
    <w:rsid w:val="005021BD"/>
    <w:rsid w:val="00505289"/>
    <w:rsid w:val="005052BB"/>
    <w:rsid w:val="005069DB"/>
    <w:rsid w:val="00510593"/>
    <w:rsid w:val="00517275"/>
    <w:rsid w:val="0051746A"/>
    <w:rsid w:val="00523562"/>
    <w:rsid w:val="0052455F"/>
    <w:rsid w:val="0052737E"/>
    <w:rsid w:val="005274DB"/>
    <w:rsid w:val="00531BEA"/>
    <w:rsid w:val="00532734"/>
    <w:rsid w:val="005343D3"/>
    <w:rsid w:val="00534688"/>
    <w:rsid w:val="0054421A"/>
    <w:rsid w:val="0054630B"/>
    <w:rsid w:val="00546DC0"/>
    <w:rsid w:val="00547519"/>
    <w:rsid w:val="00550C10"/>
    <w:rsid w:val="00551477"/>
    <w:rsid w:val="0055175C"/>
    <w:rsid w:val="005552C8"/>
    <w:rsid w:val="005607BA"/>
    <w:rsid w:val="00562891"/>
    <w:rsid w:val="005645C6"/>
    <w:rsid w:val="0058365A"/>
    <w:rsid w:val="00584D77"/>
    <w:rsid w:val="0059122A"/>
    <w:rsid w:val="005930A2"/>
    <w:rsid w:val="00595C49"/>
    <w:rsid w:val="005A6B70"/>
    <w:rsid w:val="005B16CD"/>
    <w:rsid w:val="005B4AFA"/>
    <w:rsid w:val="005C0753"/>
    <w:rsid w:val="005C210F"/>
    <w:rsid w:val="005C421E"/>
    <w:rsid w:val="005C4E06"/>
    <w:rsid w:val="005D042C"/>
    <w:rsid w:val="005D35D4"/>
    <w:rsid w:val="005E2974"/>
    <w:rsid w:val="005F7B9B"/>
    <w:rsid w:val="00602045"/>
    <w:rsid w:val="00610EB1"/>
    <w:rsid w:val="0061130E"/>
    <w:rsid w:val="00612054"/>
    <w:rsid w:val="0061340D"/>
    <w:rsid w:val="0061499E"/>
    <w:rsid w:val="00617B40"/>
    <w:rsid w:val="00621FA2"/>
    <w:rsid w:val="006233A7"/>
    <w:rsid w:val="00623CF4"/>
    <w:rsid w:val="00625886"/>
    <w:rsid w:val="006261AF"/>
    <w:rsid w:val="00626779"/>
    <w:rsid w:val="00640DF6"/>
    <w:rsid w:val="00641BBF"/>
    <w:rsid w:val="006458B4"/>
    <w:rsid w:val="0064710C"/>
    <w:rsid w:val="0065626E"/>
    <w:rsid w:val="00660865"/>
    <w:rsid w:val="00664A14"/>
    <w:rsid w:val="00665222"/>
    <w:rsid w:val="00665274"/>
    <w:rsid w:val="00665B43"/>
    <w:rsid w:val="00666ABF"/>
    <w:rsid w:val="00670B33"/>
    <w:rsid w:val="006720E8"/>
    <w:rsid w:val="006737FD"/>
    <w:rsid w:val="00673C2E"/>
    <w:rsid w:val="0067408B"/>
    <w:rsid w:val="00675E75"/>
    <w:rsid w:val="006820B0"/>
    <w:rsid w:val="00684D5E"/>
    <w:rsid w:val="006944F9"/>
    <w:rsid w:val="006953F1"/>
    <w:rsid w:val="00695DCE"/>
    <w:rsid w:val="006961BF"/>
    <w:rsid w:val="006A7942"/>
    <w:rsid w:val="006B05EA"/>
    <w:rsid w:val="006B29F6"/>
    <w:rsid w:val="006B5B99"/>
    <w:rsid w:val="006B5DDC"/>
    <w:rsid w:val="006C341F"/>
    <w:rsid w:val="006C4E48"/>
    <w:rsid w:val="006C50EF"/>
    <w:rsid w:val="006C74F1"/>
    <w:rsid w:val="006C7DED"/>
    <w:rsid w:val="006D269B"/>
    <w:rsid w:val="006E0743"/>
    <w:rsid w:val="006E504F"/>
    <w:rsid w:val="006E75B3"/>
    <w:rsid w:val="006F4928"/>
    <w:rsid w:val="006F58A2"/>
    <w:rsid w:val="00702A16"/>
    <w:rsid w:val="007050F7"/>
    <w:rsid w:val="00705B34"/>
    <w:rsid w:val="007146F3"/>
    <w:rsid w:val="00716828"/>
    <w:rsid w:val="00725478"/>
    <w:rsid w:val="007278AD"/>
    <w:rsid w:val="007359FE"/>
    <w:rsid w:val="00735D6C"/>
    <w:rsid w:val="007365B6"/>
    <w:rsid w:val="00737447"/>
    <w:rsid w:val="007422A4"/>
    <w:rsid w:val="007425FD"/>
    <w:rsid w:val="00743B47"/>
    <w:rsid w:val="0074550E"/>
    <w:rsid w:val="007460F3"/>
    <w:rsid w:val="007546B1"/>
    <w:rsid w:val="00757637"/>
    <w:rsid w:val="00764EA9"/>
    <w:rsid w:val="00766A37"/>
    <w:rsid w:val="0076721D"/>
    <w:rsid w:val="00770294"/>
    <w:rsid w:val="00780FC8"/>
    <w:rsid w:val="00784498"/>
    <w:rsid w:val="007902CA"/>
    <w:rsid w:val="007940C6"/>
    <w:rsid w:val="00794BB2"/>
    <w:rsid w:val="00796E47"/>
    <w:rsid w:val="007A74D0"/>
    <w:rsid w:val="007A7BC4"/>
    <w:rsid w:val="007B06B1"/>
    <w:rsid w:val="007B71C9"/>
    <w:rsid w:val="007C1058"/>
    <w:rsid w:val="007C6731"/>
    <w:rsid w:val="007D5A67"/>
    <w:rsid w:val="007D6858"/>
    <w:rsid w:val="007E36D7"/>
    <w:rsid w:val="007E7E02"/>
    <w:rsid w:val="007F008F"/>
    <w:rsid w:val="007F0F18"/>
    <w:rsid w:val="007F25E8"/>
    <w:rsid w:val="00800543"/>
    <w:rsid w:val="00802224"/>
    <w:rsid w:val="0080276F"/>
    <w:rsid w:val="00817409"/>
    <w:rsid w:val="008174AA"/>
    <w:rsid w:val="00817FFE"/>
    <w:rsid w:val="0082733B"/>
    <w:rsid w:val="00832A41"/>
    <w:rsid w:val="00837772"/>
    <w:rsid w:val="0084593B"/>
    <w:rsid w:val="0084615A"/>
    <w:rsid w:val="00850DE8"/>
    <w:rsid w:val="00852D1E"/>
    <w:rsid w:val="0085415D"/>
    <w:rsid w:val="00861393"/>
    <w:rsid w:val="00862333"/>
    <w:rsid w:val="0086298A"/>
    <w:rsid w:val="008633FF"/>
    <w:rsid w:val="008639AC"/>
    <w:rsid w:val="00864132"/>
    <w:rsid w:val="008641ED"/>
    <w:rsid w:val="00864803"/>
    <w:rsid w:val="00866C7E"/>
    <w:rsid w:val="00870DF4"/>
    <w:rsid w:val="00871A29"/>
    <w:rsid w:val="00873DCA"/>
    <w:rsid w:val="00881692"/>
    <w:rsid w:val="00897B44"/>
    <w:rsid w:val="008A0590"/>
    <w:rsid w:val="008A1A0A"/>
    <w:rsid w:val="008A6D85"/>
    <w:rsid w:val="008B1EBA"/>
    <w:rsid w:val="008B4C34"/>
    <w:rsid w:val="008C0CDC"/>
    <w:rsid w:val="008C3C98"/>
    <w:rsid w:val="008C57CE"/>
    <w:rsid w:val="008C64AA"/>
    <w:rsid w:val="008C7635"/>
    <w:rsid w:val="008F0C17"/>
    <w:rsid w:val="008F27C1"/>
    <w:rsid w:val="008F2B75"/>
    <w:rsid w:val="008F4AC5"/>
    <w:rsid w:val="008F723D"/>
    <w:rsid w:val="009037B0"/>
    <w:rsid w:val="00905697"/>
    <w:rsid w:val="00915DAF"/>
    <w:rsid w:val="00920976"/>
    <w:rsid w:val="00923D0D"/>
    <w:rsid w:val="00932516"/>
    <w:rsid w:val="00940354"/>
    <w:rsid w:val="00940E60"/>
    <w:rsid w:val="00944430"/>
    <w:rsid w:val="00946581"/>
    <w:rsid w:val="0094794E"/>
    <w:rsid w:val="009516CD"/>
    <w:rsid w:val="00952019"/>
    <w:rsid w:val="00952131"/>
    <w:rsid w:val="00953600"/>
    <w:rsid w:val="00956F3A"/>
    <w:rsid w:val="009615D7"/>
    <w:rsid w:val="00964A82"/>
    <w:rsid w:val="00971950"/>
    <w:rsid w:val="00973AE0"/>
    <w:rsid w:val="009752C9"/>
    <w:rsid w:val="00976B4C"/>
    <w:rsid w:val="00981C1D"/>
    <w:rsid w:val="0098543A"/>
    <w:rsid w:val="0098617D"/>
    <w:rsid w:val="0099283B"/>
    <w:rsid w:val="00996F93"/>
    <w:rsid w:val="009A41FE"/>
    <w:rsid w:val="009A69AC"/>
    <w:rsid w:val="009A6AA9"/>
    <w:rsid w:val="009B2AA6"/>
    <w:rsid w:val="009B6A52"/>
    <w:rsid w:val="009D1D41"/>
    <w:rsid w:val="009D6C68"/>
    <w:rsid w:val="009E6F88"/>
    <w:rsid w:val="009E7CD9"/>
    <w:rsid w:val="009F0842"/>
    <w:rsid w:val="009F1C01"/>
    <w:rsid w:val="009F39A3"/>
    <w:rsid w:val="009F3C0D"/>
    <w:rsid w:val="009F62A0"/>
    <w:rsid w:val="009F7F22"/>
    <w:rsid w:val="00A01166"/>
    <w:rsid w:val="00A02057"/>
    <w:rsid w:val="00A02EAC"/>
    <w:rsid w:val="00A03EF9"/>
    <w:rsid w:val="00A07FBD"/>
    <w:rsid w:val="00A156DB"/>
    <w:rsid w:val="00A23B2D"/>
    <w:rsid w:val="00A25A46"/>
    <w:rsid w:val="00A3064F"/>
    <w:rsid w:val="00A30C90"/>
    <w:rsid w:val="00A4129E"/>
    <w:rsid w:val="00A451E8"/>
    <w:rsid w:val="00A5050E"/>
    <w:rsid w:val="00A579F3"/>
    <w:rsid w:val="00A66695"/>
    <w:rsid w:val="00A73C14"/>
    <w:rsid w:val="00A76E2F"/>
    <w:rsid w:val="00A85764"/>
    <w:rsid w:val="00A93A07"/>
    <w:rsid w:val="00A95A8F"/>
    <w:rsid w:val="00AA0F14"/>
    <w:rsid w:val="00AA10B2"/>
    <w:rsid w:val="00AA4E37"/>
    <w:rsid w:val="00AA5B33"/>
    <w:rsid w:val="00AA739F"/>
    <w:rsid w:val="00AA7405"/>
    <w:rsid w:val="00AB39E8"/>
    <w:rsid w:val="00AB63F5"/>
    <w:rsid w:val="00AB77D8"/>
    <w:rsid w:val="00AC0F12"/>
    <w:rsid w:val="00AC1D10"/>
    <w:rsid w:val="00AC23AE"/>
    <w:rsid w:val="00AC4D5D"/>
    <w:rsid w:val="00AC54AF"/>
    <w:rsid w:val="00AD0B70"/>
    <w:rsid w:val="00AD4842"/>
    <w:rsid w:val="00AE5496"/>
    <w:rsid w:val="00AE7C41"/>
    <w:rsid w:val="00AF0A64"/>
    <w:rsid w:val="00AF42ED"/>
    <w:rsid w:val="00AF6D8D"/>
    <w:rsid w:val="00B006DF"/>
    <w:rsid w:val="00B01B7B"/>
    <w:rsid w:val="00B02128"/>
    <w:rsid w:val="00B05E8B"/>
    <w:rsid w:val="00B10265"/>
    <w:rsid w:val="00B13B7B"/>
    <w:rsid w:val="00B140A1"/>
    <w:rsid w:val="00B15D3F"/>
    <w:rsid w:val="00B170AA"/>
    <w:rsid w:val="00B22E02"/>
    <w:rsid w:val="00B236FF"/>
    <w:rsid w:val="00B25E82"/>
    <w:rsid w:val="00B26297"/>
    <w:rsid w:val="00B27174"/>
    <w:rsid w:val="00B348F4"/>
    <w:rsid w:val="00B3611D"/>
    <w:rsid w:val="00B42AD3"/>
    <w:rsid w:val="00B4542F"/>
    <w:rsid w:val="00B45AC6"/>
    <w:rsid w:val="00B51A02"/>
    <w:rsid w:val="00B534E8"/>
    <w:rsid w:val="00B54926"/>
    <w:rsid w:val="00B562B1"/>
    <w:rsid w:val="00B57B22"/>
    <w:rsid w:val="00B61DA1"/>
    <w:rsid w:val="00B74548"/>
    <w:rsid w:val="00B747F7"/>
    <w:rsid w:val="00B75B58"/>
    <w:rsid w:val="00B778D0"/>
    <w:rsid w:val="00B8276E"/>
    <w:rsid w:val="00B8282C"/>
    <w:rsid w:val="00B91034"/>
    <w:rsid w:val="00B94636"/>
    <w:rsid w:val="00B9511A"/>
    <w:rsid w:val="00BA48D7"/>
    <w:rsid w:val="00BB4030"/>
    <w:rsid w:val="00BC48A5"/>
    <w:rsid w:val="00BC7B19"/>
    <w:rsid w:val="00BE51DF"/>
    <w:rsid w:val="00BF07EE"/>
    <w:rsid w:val="00BF0972"/>
    <w:rsid w:val="00BF1C38"/>
    <w:rsid w:val="00BF293C"/>
    <w:rsid w:val="00BF3539"/>
    <w:rsid w:val="00BF5252"/>
    <w:rsid w:val="00BF781B"/>
    <w:rsid w:val="00C059AC"/>
    <w:rsid w:val="00C07BE5"/>
    <w:rsid w:val="00C12EDE"/>
    <w:rsid w:val="00C13096"/>
    <w:rsid w:val="00C133AD"/>
    <w:rsid w:val="00C162DE"/>
    <w:rsid w:val="00C240F9"/>
    <w:rsid w:val="00C255D6"/>
    <w:rsid w:val="00C36BFC"/>
    <w:rsid w:val="00C3761F"/>
    <w:rsid w:val="00C424E5"/>
    <w:rsid w:val="00C45DED"/>
    <w:rsid w:val="00C462BD"/>
    <w:rsid w:val="00C46AB3"/>
    <w:rsid w:val="00C46B6C"/>
    <w:rsid w:val="00C52724"/>
    <w:rsid w:val="00C62C62"/>
    <w:rsid w:val="00C70140"/>
    <w:rsid w:val="00C76D69"/>
    <w:rsid w:val="00C80666"/>
    <w:rsid w:val="00C86E06"/>
    <w:rsid w:val="00C92D10"/>
    <w:rsid w:val="00C935BD"/>
    <w:rsid w:val="00C97526"/>
    <w:rsid w:val="00CA5ABF"/>
    <w:rsid w:val="00CA69A1"/>
    <w:rsid w:val="00CB7B36"/>
    <w:rsid w:val="00CC01E4"/>
    <w:rsid w:val="00CC2450"/>
    <w:rsid w:val="00CD037E"/>
    <w:rsid w:val="00CD21E9"/>
    <w:rsid w:val="00CD446D"/>
    <w:rsid w:val="00CD6C21"/>
    <w:rsid w:val="00CD6E86"/>
    <w:rsid w:val="00CD779C"/>
    <w:rsid w:val="00CE1B83"/>
    <w:rsid w:val="00CE1E5E"/>
    <w:rsid w:val="00CE2A99"/>
    <w:rsid w:val="00CE734B"/>
    <w:rsid w:val="00CF0716"/>
    <w:rsid w:val="00D038BE"/>
    <w:rsid w:val="00D04313"/>
    <w:rsid w:val="00D046AA"/>
    <w:rsid w:val="00D05A74"/>
    <w:rsid w:val="00D061B0"/>
    <w:rsid w:val="00D147D2"/>
    <w:rsid w:val="00D16ECA"/>
    <w:rsid w:val="00D2023A"/>
    <w:rsid w:val="00D259D2"/>
    <w:rsid w:val="00D26DD4"/>
    <w:rsid w:val="00D30172"/>
    <w:rsid w:val="00D32E06"/>
    <w:rsid w:val="00D34DFF"/>
    <w:rsid w:val="00D35781"/>
    <w:rsid w:val="00D35A59"/>
    <w:rsid w:val="00D55E65"/>
    <w:rsid w:val="00D61B53"/>
    <w:rsid w:val="00D62F44"/>
    <w:rsid w:val="00D63FC5"/>
    <w:rsid w:val="00D64117"/>
    <w:rsid w:val="00D64BAF"/>
    <w:rsid w:val="00D6521B"/>
    <w:rsid w:val="00D726DF"/>
    <w:rsid w:val="00D85DED"/>
    <w:rsid w:val="00D94C26"/>
    <w:rsid w:val="00D967EB"/>
    <w:rsid w:val="00DA44F0"/>
    <w:rsid w:val="00DB2B5A"/>
    <w:rsid w:val="00DC3C37"/>
    <w:rsid w:val="00DC46B1"/>
    <w:rsid w:val="00DC56CF"/>
    <w:rsid w:val="00DD0400"/>
    <w:rsid w:val="00DD23B9"/>
    <w:rsid w:val="00DD24B2"/>
    <w:rsid w:val="00DD3338"/>
    <w:rsid w:val="00DD483F"/>
    <w:rsid w:val="00DD53ED"/>
    <w:rsid w:val="00DD6BA0"/>
    <w:rsid w:val="00DF2413"/>
    <w:rsid w:val="00DF4406"/>
    <w:rsid w:val="00DF5184"/>
    <w:rsid w:val="00DF5551"/>
    <w:rsid w:val="00DF599F"/>
    <w:rsid w:val="00E01DA4"/>
    <w:rsid w:val="00E02085"/>
    <w:rsid w:val="00E10FB3"/>
    <w:rsid w:val="00E13D86"/>
    <w:rsid w:val="00E155AD"/>
    <w:rsid w:val="00E20B25"/>
    <w:rsid w:val="00E21A84"/>
    <w:rsid w:val="00E2448B"/>
    <w:rsid w:val="00E25E45"/>
    <w:rsid w:val="00E26110"/>
    <w:rsid w:val="00E267D1"/>
    <w:rsid w:val="00E27DBB"/>
    <w:rsid w:val="00E27F6B"/>
    <w:rsid w:val="00E308BA"/>
    <w:rsid w:val="00E319C3"/>
    <w:rsid w:val="00E36915"/>
    <w:rsid w:val="00E40BBC"/>
    <w:rsid w:val="00E44B5E"/>
    <w:rsid w:val="00E50E25"/>
    <w:rsid w:val="00E520C3"/>
    <w:rsid w:val="00E54B12"/>
    <w:rsid w:val="00E56568"/>
    <w:rsid w:val="00E62095"/>
    <w:rsid w:val="00E6383B"/>
    <w:rsid w:val="00E66322"/>
    <w:rsid w:val="00E67A4F"/>
    <w:rsid w:val="00E80DBF"/>
    <w:rsid w:val="00E81467"/>
    <w:rsid w:val="00E83C4C"/>
    <w:rsid w:val="00E91B04"/>
    <w:rsid w:val="00E96F94"/>
    <w:rsid w:val="00E9788E"/>
    <w:rsid w:val="00EA07CA"/>
    <w:rsid w:val="00EA62E5"/>
    <w:rsid w:val="00EB1ED9"/>
    <w:rsid w:val="00EB31B3"/>
    <w:rsid w:val="00EB48B1"/>
    <w:rsid w:val="00ED2371"/>
    <w:rsid w:val="00ED66DA"/>
    <w:rsid w:val="00EE1081"/>
    <w:rsid w:val="00EE62A0"/>
    <w:rsid w:val="00EE6B8B"/>
    <w:rsid w:val="00EF3D34"/>
    <w:rsid w:val="00EF4841"/>
    <w:rsid w:val="00EF77B5"/>
    <w:rsid w:val="00F02BC1"/>
    <w:rsid w:val="00F0729B"/>
    <w:rsid w:val="00F10A65"/>
    <w:rsid w:val="00F151DE"/>
    <w:rsid w:val="00F209B8"/>
    <w:rsid w:val="00F21C4C"/>
    <w:rsid w:val="00F2291F"/>
    <w:rsid w:val="00F24531"/>
    <w:rsid w:val="00F255D7"/>
    <w:rsid w:val="00F329A5"/>
    <w:rsid w:val="00F42A6E"/>
    <w:rsid w:val="00F43599"/>
    <w:rsid w:val="00F53649"/>
    <w:rsid w:val="00F537EE"/>
    <w:rsid w:val="00F57324"/>
    <w:rsid w:val="00F669A4"/>
    <w:rsid w:val="00F70366"/>
    <w:rsid w:val="00F728BD"/>
    <w:rsid w:val="00F86F5A"/>
    <w:rsid w:val="00F8788C"/>
    <w:rsid w:val="00F9083E"/>
    <w:rsid w:val="00F90845"/>
    <w:rsid w:val="00F9261B"/>
    <w:rsid w:val="00F97160"/>
    <w:rsid w:val="00F97DEF"/>
    <w:rsid w:val="00FA25B9"/>
    <w:rsid w:val="00FA260E"/>
    <w:rsid w:val="00FA342B"/>
    <w:rsid w:val="00FB346E"/>
    <w:rsid w:val="00FB3755"/>
    <w:rsid w:val="00FB6B58"/>
    <w:rsid w:val="00FC368D"/>
    <w:rsid w:val="00FC6ED4"/>
    <w:rsid w:val="00FC7DEC"/>
    <w:rsid w:val="00FD1A1D"/>
    <w:rsid w:val="00FD6224"/>
    <w:rsid w:val="00FD675A"/>
    <w:rsid w:val="00FE5123"/>
    <w:rsid w:val="00FE6398"/>
    <w:rsid w:val="00FF2575"/>
    <w:rsid w:val="00FF2918"/>
    <w:rsid w:val="00FF750A"/>
    <w:rsid w:val="039CB2D8"/>
    <w:rsid w:val="12893E5A"/>
    <w:rsid w:val="23665BEB"/>
    <w:rsid w:val="25CCF23A"/>
    <w:rsid w:val="2D0C73EC"/>
    <w:rsid w:val="355D40FF"/>
    <w:rsid w:val="4BFF9093"/>
    <w:rsid w:val="69B91E4F"/>
    <w:rsid w:val="73E74CB1"/>
    <w:rsid w:val="7A557A28"/>
    <w:rsid w:val="7EF79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085AE"/>
  <w15:chartTrackingRefBased/>
  <w15:docId w15:val="{CB508C44-B7EF-49F8-B45A-06A9954A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0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7050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50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50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50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50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50F7"/>
    <w:pPr>
      <w:outlineLvl w:val="5"/>
    </w:pPr>
  </w:style>
  <w:style w:type="paragraph" w:styleId="Heading7">
    <w:name w:val="heading 7"/>
    <w:basedOn w:val="H6"/>
    <w:next w:val="Normal"/>
    <w:qFormat/>
    <w:rsid w:val="007050F7"/>
    <w:pPr>
      <w:outlineLvl w:val="6"/>
    </w:pPr>
  </w:style>
  <w:style w:type="paragraph" w:styleId="Heading8">
    <w:name w:val="heading 8"/>
    <w:basedOn w:val="Heading1"/>
    <w:next w:val="Normal"/>
    <w:qFormat/>
    <w:rsid w:val="007050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50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050F7"/>
    <w:pPr>
      <w:spacing w:before="180"/>
      <w:ind w:left="2693" w:hanging="2693"/>
    </w:pPr>
    <w:rPr>
      <w:b/>
    </w:rPr>
  </w:style>
  <w:style w:type="paragraph" w:styleId="TOC1">
    <w:name w:val="toc 1"/>
    <w:semiHidden/>
    <w:rsid w:val="007050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050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050F7"/>
    <w:pPr>
      <w:ind w:left="1701" w:hanging="1701"/>
    </w:pPr>
  </w:style>
  <w:style w:type="paragraph" w:styleId="TOC4">
    <w:name w:val="toc 4"/>
    <w:basedOn w:val="TOC3"/>
    <w:semiHidden/>
    <w:rsid w:val="007050F7"/>
    <w:pPr>
      <w:ind w:left="1418" w:hanging="1418"/>
    </w:pPr>
  </w:style>
  <w:style w:type="paragraph" w:styleId="TOC3">
    <w:name w:val="toc 3"/>
    <w:basedOn w:val="TOC2"/>
    <w:semiHidden/>
    <w:rsid w:val="007050F7"/>
    <w:pPr>
      <w:ind w:left="1134" w:hanging="1134"/>
    </w:pPr>
  </w:style>
  <w:style w:type="paragraph" w:styleId="TOC2">
    <w:name w:val="toc 2"/>
    <w:basedOn w:val="TOC1"/>
    <w:semiHidden/>
    <w:rsid w:val="007050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50F7"/>
    <w:pPr>
      <w:ind w:left="284"/>
    </w:pPr>
  </w:style>
  <w:style w:type="paragraph" w:styleId="Index1">
    <w:name w:val="index 1"/>
    <w:basedOn w:val="Normal"/>
    <w:semiHidden/>
    <w:rsid w:val="007050F7"/>
    <w:pPr>
      <w:keepLines/>
      <w:spacing w:after="0"/>
    </w:pPr>
  </w:style>
  <w:style w:type="paragraph" w:customStyle="1" w:styleId="ZH">
    <w:name w:val="ZH"/>
    <w:rsid w:val="007050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50F7"/>
    <w:pPr>
      <w:outlineLvl w:val="9"/>
    </w:pPr>
  </w:style>
  <w:style w:type="paragraph" w:styleId="ListNumber2">
    <w:name w:val="List Number 2"/>
    <w:basedOn w:val="ListNumber"/>
    <w:semiHidden/>
    <w:rsid w:val="007050F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50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050F7"/>
    <w:rPr>
      <w:b/>
      <w:position w:val="6"/>
      <w:sz w:val="16"/>
    </w:rPr>
  </w:style>
  <w:style w:type="paragraph" w:styleId="FootnoteText">
    <w:name w:val="footnote text"/>
    <w:basedOn w:val="Normal"/>
    <w:semiHidden/>
    <w:rsid w:val="007050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50F7"/>
    <w:rPr>
      <w:b/>
    </w:rPr>
  </w:style>
  <w:style w:type="paragraph" w:customStyle="1" w:styleId="TAC">
    <w:name w:val="TAC"/>
    <w:basedOn w:val="TAL"/>
    <w:rsid w:val="007050F7"/>
    <w:pPr>
      <w:jc w:val="center"/>
    </w:pPr>
  </w:style>
  <w:style w:type="paragraph" w:customStyle="1" w:styleId="TF">
    <w:name w:val="TF"/>
    <w:basedOn w:val="TH"/>
    <w:rsid w:val="007050F7"/>
    <w:pPr>
      <w:keepNext w:val="0"/>
      <w:spacing w:before="0" w:after="240"/>
    </w:pPr>
  </w:style>
  <w:style w:type="paragraph" w:customStyle="1" w:styleId="NO">
    <w:name w:val="NO"/>
    <w:basedOn w:val="Normal"/>
    <w:rsid w:val="007050F7"/>
    <w:pPr>
      <w:keepLines/>
      <w:ind w:left="1135" w:hanging="851"/>
    </w:pPr>
  </w:style>
  <w:style w:type="paragraph" w:styleId="TOC9">
    <w:name w:val="toc 9"/>
    <w:basedOn w:val="TOC8"/>
    <w:semiHidden/>
    <w:rsid w:val="007050F7"/>
    <w:pPr>
      <w:ind w:left="1418" w:hanging="1418"/>
    </w:pPr>
  </w:style>
  <w:style w:type="paragraph" w:customStyle="1" w:styleId="EX">
    <w:name w:val="EX"/>
    <w:basedOn w:val="Normal"/>
    <w:rsid w:val="007050F7"/>
    <w:pPr>
      <w:keepLines/>
      <w:ind w:left="1702" w:hanging="1418"/>
    </w:pPr>
  </w:style>
  <w:style w:type="paragraph" w:customStyle="1" w:styleId="FP">
    <w:name w:val="FP"/>
    <w:basedOn w:val="Normal"/>
    <w:rsid w:val="007050F7"/>
    <w:pPr>
      <w:spacing w:after="0"/>
    </w:pPr>
  </w:style>
  <w:style w:type="paragraph" w:customStyle="1" w:styleId="LD">
    <w:name w:val="LD"/>
    <w:rsid w:val="007050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50F7"/>
    <w:pPr>
      <w:spacing w:after="0"/>
    </w:pPr>
  </w:style>
  <w:style w:type="paragraph" w:customStyle="1" w:styleId="EW">
    <w:name w:val="EW"/>
    <w:basedOn w:val="EX"/>
    <w:rsid w:val="007050F7"/>
    <w:pPr>
      <w:spacing w:after="0"/>
    </w:pPr>
  </w:style>
  <w:style w:type="paragraph" w:styleId="TOC6">
    <w:name w:val="toc 6"/>
    <w:basedOn w:val="TOC5"/>
    <w:next w:val="Normal"/>
    <w:semiHidden/>
    <w:rsid w:val="007050F7"/>
    <w:pPr>
      <w:ind w:left="1985" w:hanging="1985"/>
    </w:pPr>
  </w:style>
  <w:style w:type="paragraph" w:styleId="TOC7">
    <w:name w:val="toc 7"/>
    <w:basedOn w:val="TOC6"/>
    <w:next w:val="Normal"/>
    <w:semiHidden/>
    <w:rsid w:val="007050F7"/>
    <w:pPr>
      <w:ind w:left="2268" w:hanging="2268"/>
    </w:pPr>
  </w:style>
  <w:style w:type="paragraph" w:styleId="ListBullet2">
    <w:name w:val="List Bullet 2"/>
    <w:basedOn w:val="ListBullet"/>
    <w:semiHidden/>
    <w:rsid w:val="007050F7"/>
    <w:pPr>
      <w:ind w:left="851"/>
    </w:pPr>
  </w:style>
  <w:style w:type="paragraph" w:styleId="ListBullet3">
    <w:name w:val="List Bullet 3"/>
    <w:basedOn w:val="ListBullet2"/>
    <w:semiHidden/>
    <w:rsid w:val="007050F7"/>
    <w:pPr>
      <w:ind w:left="1135"/>
    </w:pPr>
  </w:style>
  <w:style w:type="paragraph" w:styleId="ListNumber">
    <w:name w:val="List Number"/>
    <w:basedOn w:val="List"/>
    <w:semiHidden/>
    <w:rsid w:val="007050F7"/>
  </w:style>
  <w:style w:type="paragraph" w:customStyle="1" w:styleId="EQ">
    <w:name w:val="EQ"/>
    <w:basedOn w:val="Normal"/>
    <w:next w:val="Normal"/>
    <w:rsid w:val="007050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50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50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50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50F7"/>
    <w:pPr>
      <w:jc w:val="right"/>
    </w:pPr>
  </w:style>
  <w:style w:type="paragraph" w:customStyle="1" w:styleId="H6">
    <w:name w:val="H6"/>
    <w:basedOn w:val="Heading5"/>
    <w:next w:val="Normal"/>
    <w:rsid w:val="007050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50F7"/>
    <w:pPr>
      <w:ind w:left="851" w:hanging="851"/>
    </w:pPr>
  </w:style>
  <w:style w:type="paragraph" w:customStyle="1" w:styleId="TAL">
    <w:name w:val="TAL"/>
    <w:basedOn w:val="Normal"/>
    <w:rsid w:val="007050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50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50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50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50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50F7"/>
    <w:pPr>
      <w:framePr w:wrap="notBeside" w:y="16161"/>
    </w:pPr>
  </w:style>
  <w:style w:type="character" w:customStyle="1" w:styleId="ZGSM">
    <w:name w:val="ZGSM"/>
    <w:rsid w:val="007050F7"/>
  </w:style>
  <w:style w:type="paragraph" w:styleId="List2">
    <w:name w:val="List 2"/>
    <w:basedOn w:val="List"/>
    <w:semiHidden/>
    <w:rsid w:val="007050F7"/>
    <w:pPr>
      <w:ind w:left="851"/>
    </w:pPr>
  </w:style>
  <w:style w:type="paragraph" w:customStyle="1" w:styleId="ZG">
    <w:name w:val="ZG"/>
    <w:rsid w:val="007050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50F7"/>
    <w:pPr>
      <w:ind w:left="1135"/>
    </w:pPr>
  </w:style>
  <w:style w:type="paragraph" w:styleId="List4">
    <w:name w:val="List 4"/>
    <w:basedOn w:val="List3"/>
    <w:semiHidden/>
    <w:rsid w:val="007050F7"/>
    <w:pPr>
      <w:ind w:left="1418"/>
    </w:pPr>
  </w:style>
  <w:style w:type="paragraph" w:styleId="List5">
    <w:name w:val="List 5"/>
    <w:basedOn w:val="List4"/>
    <w:semiHidden/>
    <w:rsid w:val="007050F7"/>
    <w:pPr>
      <w:ind w:left="1702"/>
    </w:pPr>
  </w:style>
  <w:style w:type="paragraph" w:customStyle="1" w:styleId="EditorsNote">
    <w:name w:val="Editor's Note"/>
    <w:basedOn w:val="NO"/>
    <w:rsid w:val="007050F7"/>
    <w:rPr>
      <w:color w:val="FF0000"/>
    </w:rPr>
  </w:style>
  <w:style w:type="paragraph" w:styleId="List">
    <w:name w:val="List"/>
    <w:basedOn w:val="Normal"/>
    <w:semiHidden/>
    <w:rsid w:val="007050F7"/>
    <w:pPr>
      <w:ind w:left="568" w:hanging="284"/>
    </w:pPr>
  </w:style>
  <w:style w:type="paragraph" w:styleId="ListBullet">
    <w:name w:val="List Bullet"/>
    <w:basedOn w:val="List"/>
    <w:semiHidden/>
    <w:rsid w:val="007050F7"/>
  </w:style>
  <w:style w:type="paragraph" w:styleId="ListBullet4">
    <w:name w:val="List Bullet 4"/>
    <w:basedOn w:val="ListBullet3"/>
    <w:semiHidden/>
    <w:rsid w:val="007050F7"/>
    <w:pPr>
      <w:ind w:left="1418"/>
    </w:pPr>
  </w:style>
  <w:style w:type="paragraph" w:styleId="ListBullet5">
    <w:name w:val="List Bullet 5"/>
    <w:basedOn w:val="ListBullet4"/>
    <w:semiHidden/>
    <w:rsid w:val="007050F7"/>
    <w:pPr>
      <w:ind w:left="1702"/>
    </w:pPr>
  </w:style>
  <w:style w:type="paragraph" w:customStyle="1" w:styleId="B1">
    <w:name w:val="B1"/>
    <w:basedOn w:val="List"/>
    <w:rsid w:val="007050F7"/>
  </w:style>
  <w:style w:type="paragraph" w:customStyle="1" w:styleId="B2">
    <w:name w:val="B2"/>
    <w:basedOn w:val="List2"/>
    <w:rsid w:val="007050F7"/>
  </w:style>
  <w:style w:type="paragraph" w:customStyle="1" w:styleId="B3">
    <w:name w:val="B3"/>
    <w:basedOn w:val="List3"/>
    <w:rsid w:val="007050F7"/>
  </w:style>
  <w:style w:type="paragraph" w:customStyle="1" w:styleId="B4">
    <w:name w:val="B4"/>
    <w:basedOn w:val="List4"/>
    <w:rsid w:val="007050F7"/>
  </w:style>
  <w:style w:type="paragraph" w:customStyle="1" w:styleId="B5">
    <w:name w:val="B5"/>
    <w:basedOn w:val="List5"/>
    <w:rsid w:val="007050F7"/>
  </w:style>
  <w:style w:type="paragraph" w:styleId="Footer">
    <w:name w:val="footer"/>
    <w:basedOn w:val="Header"/>
    <w:semiHidden/>
    <w:rsid w:val="007050F7"/>
    <w:pPr>
      <w:jc w:val="center"/>
    </w:pPr>
    <w:rPr>
      <w:i/>
    </w:rPr>
  </w:style>
  <w:style w:type="paragraph" w:customStyle="1" w:styleId="ZTD">
    <w:name w:val="ZTD"/>
    <w:basedOn w:val="ZB"/>
    <w:rsid w:val="007050F7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06233D"/>
    <w:rPr>
      <w:rFonts w:ascii="Arial" w:hAnsi="Arial"/>
      <w:sz w:val="36"/>
      <w:lang w:val="en-GB"/>
    </w:rPr>
  </w:style>
  <w:style w:type="character" w:styleId="CommentReference">
    <w:name w:val="annotation reference"/>
    <w:uiPriority w:val="99"/>
    <w:semiHidden/>
    <w:unhideWhenUsed/>
    <w:rsid w:val="001B4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4466"/>
  </w:style>
  <w:style w:type="character" w:customStyle="1" w:styleId="CommentTextChar">
    <w:name w:val="Comment Text Char"/>
    <w:link w:val="CommentText"/>
    <w:uiPriority w:val="99"/>
    <w:rsid w:val="001B4466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4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4466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8C7635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DC46B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3B2D"/>
    <w:rPr>
      <w:rFonts w:ascii="Arial" w:hAnsi="Arial"/>
      <w:b/>
      <w:noProof/>
      <w:sz w:val="18"/>
    </w:rPr>
  </w:style>
  <w:style w:type="character" w:styleId="Mention">
    <w:name w:val="Mention"/>
    <w:basedOn w:val="DefaultParagraphFont"/>
    <w:uiPriority w:val="99"/>
    <w:unhideWhenUsed/>
    <w:rsid w:val="000C1A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5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2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03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4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9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8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3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3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3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1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RBI5PAMIO524-1616901215-61264</_dlc_DocId>
    <_dlc_DocIdUrl xmlns="71c5aaf6-e6ce-465b-b873-5148d2a4c105">
      <Url>https://nokia.sharepoint.com/sites/gxp/_layouts/15/DocIdRedir.aspx?ID=RBI5PAMIO524-1616901215-61264</Url>
      <Description>RBI5PAMIO524-1616901215-61264</Description>
    </_dlc_DocIdUrl>
    <TranslatedLang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6F217-953E-451B-887E-8DFD683136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EC3D9C-D04B-4E8F-84E9-EAE5D9819FF7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9FEA369-75DF-4AC2-B383-A9F4660438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DE769-45AD-4E0B-9647-5DEA49482B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812AD4-F53C-4CC0-A8E4-36C372F9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468</Words>
  <Characters>2671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Iwajlo Angelow (Nokia)</cp:lastModifiedBy>
  <cp:revision>2</cp:revision>
  <dcterms:created xsi:type="dcterms:W3CDTF">2025-11-07T17:19:00Z</dcterms:created>
  <dcterms:modified xsi:type="dcterms:W3CDTF">2025-11-07T17:19:00Z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1f2c26d5-9c42-4427-ad0f-e786b58ce874</vt:lpwstr>
  </property>
</Properties>
</file>